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Dundee City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Dundee City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Dundee City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Dundee City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Dundee City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Dundee City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Dundee City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Dundee City is estimated to be </w:t>
      </w:r>
      <w:r w:rsidRPr="00773DF7">
        <w:rPr>
          <w:rFonts w:ascii="Libre Franklin Light" w:eastAsia="Times New Roman" w:hAnsi="Libre Franklin Light" w:cs="Calibri Light"/>
          <w:b/>
          <w:bCs/>
          <w:color w:val="C45911" w:themeColor="accent2" w:themeShade="BF"/>
        </w:rPr>
        <w:t xml:space="preserve">£4,164,885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Dundee City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Dundee City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Dundee City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Dundee City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ndee Cit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Dundee City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ndee Cit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Dundee City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Dundee City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ndee Cit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Dundee City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Dundee City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Dundee City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Dundee City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Dundee City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Dundee City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£4,164,885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Dundee City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£67,839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£1,402,952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£100,502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£28,266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£51,822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£2,513,504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£4,164,885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Dundee City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Dundee City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Dundee City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Dundee City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Dundee City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Dundee City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Dundee City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Dundee City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Dundee City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Dundee City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Dundee City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Dundee City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F5FCCB7-FD8E-485B-BEC4-894B0D0D57B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